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8E6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5A5CFB78" w:rsidR="00C44B8B" w:rsidRPr="0023027D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</w:t>
            </w:r>
            <w:r w:rsidR="00E67A49">
              <w:rPr>
                <w:b/>
                <w:sz w:val="26"/>
                <w:szCs w:val="26"/>
              </w:rPr>
              <w:t>_197</w:t>
            </w:r>
          </w:p>
        </w:tc>
      </w:tr>
      <w:tr w:rsidR="00A67559" w:rsidRPr="00AD3C21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53620524" w:rsidR="00A67559" w:rsidRPr="00D57EFB" w:rsidRDefault="0086381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381E">
              <w:rPr>
                <w:b/>
                <w:sz w:val="26"/>
                <w:szCs w:val="26"/>
                <w:lang w:val="en-US"/>
              </w:rPr>
              <w:t>2230550</w:t>
            </w:r>
          </w:p>
        </w:tc>
      </w:tr>
    </w:tbl>
    <w:p w14:paraId="35C8E6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5C8E6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8E6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</w:r>
      <w:bookmarkStart w:id="0" w:name="_GoBack"/>
      <w:bookmarkEnd w:id="0"/>
      <w:r w:rsidRPr="00CB6078">
        <w:rPr>
          <w:sz w:val="26"/>
          <w:szCs w:val="26"/>
        </w:rPr>
        <w:t xml:space="preserve">_______________________ /_____________ </w:t>
      </w:r>
    </w:p>
    <w:p w14:paraId="35C8E6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8E678" w14:textId="77777777" w:rsidR="00C44B8B" w:rsidRPr="00CB6078" w:rsidRDefault="00C44B8B" w:rsidP="00C44B8B"/>
    <w:p w14:paraId="35C8E679" w14:textId="77777777" w:rsidR="00C44B8B" w:rsidRPr="00CB6078" w:rsidRDefault="00C44B8B" w:rsidP="00C44B8B"/>
    <w:p w14:paraId="35C8E67A" w14:textId="77777777" w:rsidR="00C44B8B" w:rsidRPr="00CB6078" w:rsidRDefault="00C44B8B" w:rsidP="00C44B8B"/>
    <w:p w14:paraId="35C8E6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8E67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5C8E67D" w14:textId="305E1AB2"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6381E" w:rsidRPr="0086381E">
        <w:rPr>
          <w:b/>
          <w:sz w:val="26"/>
          <w:szCs w:val="26"/>
        </w:rPr>
        <w:t>Звено промежуточное 2ПРР-7-2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80" w14:textId="77777777" w:rsidR="00A305DC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27936" w:rsidRPr="00505B5F">
        <w:rPr>
          <w:sz w:val="24"/>
          <w:szCs w:val="24"/>
        </w:rPr>
        <w:t>ТУ 3449-109-00111120-95</w:t>
      </w:r>
      <w:r w:rsidR="005F2A0E" w:rsidRPr="00505B5F">
        <w:rPr>
          <w:sz w:val="24"/>
          <w:szCs w:val="24"/>
        </w:rPr>
        <w:t xml:space="preserve">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p w14:paraId="35C8E681" w14:textId="7D0B4BFE" w:rsidR="00505B5F" w:rsidRDefault="00F05317" w:rsidP="00505B5F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300DAD6" wp14:editId="356F55FF">
            <wp:simplePos x="0" y="0"/>
            <wp:positionH relativeFrom="column">
              <wp:posOffset>3432810</wp:posOffset>
            </wp:positionH>
            <wp:positionV relativeFrom="paragraph">
              <wp:posOffset>71755</wp:posOffset>
            </wp:positionV>
            <wp:extent cx="2914650" cy="15335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810"/>
        <w:gridCol w:w="774"/>
        <w:gridCol w:w="773"/>
        <w:gridCol w:w="1543"/>
        <w:gridCol w:w="900"/>
      </w:tblGrid>
      <w:tr w:rsidR="00F05317" w:rsidRPr="00F05317" w14:paraId="0869156D" w14:textId="77777777" w:rsidTr="00F05317">
        <w:trPr>
          <w:trHeight w:val="900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68C8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Размеры, мм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A178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1FC8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Масса, кг</w:t>
            </w:r>
          </w:p>
        </w:tc>
      </w:tr>
      <w:tr w:rsidR="00F05317" w:rsidRPr="00F05317" w14:paraId="4373917E" w14:textId="77777777" w:rsidTr="00F05317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9AF0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C6B3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8EE1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1D04" w14:textId="77777777" w:rsidR="00F05317" w:rsidRPr="00F05317" w:rsidRDefault="00F05317" w:rsidP="00F05317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DCAC" w14:textId="77777777" w:rsidR="00F05317" w:rsidRPr="00F05317" w:rsidRDefault="00F05317" w:rsidP="00F05317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05317" w:rsidRPr="00F05317" w14:paraId="5BD5F715" w14:textId="77777777" w:rsidTr="00F05317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74E7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8B80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6F36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94FEB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DA64" w14:textId="77777777" w:rsidR="00F05317" w:rsidRPr="00F05317" w:rsidRDefault="00F05317" w:rsidP="00F05317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05317">
              <w:rPr>
                <w:rFonts w:ascii="Calibri" w:hAnsi="Calibri"/>
                <w:color w:val="000000"/>
                <w:sz w:val="22"/>
                <w:szCs w:val="22"/>
              </w:rPr>
              <w:t>1,2</w:t>
            </w:r>
          </w:p>
        </w:tc>
      </w:tr>
    </w:tbl>
    <w:p w14:paraId="35C8E682" w14:textId="1A400C27" w:rsidR="00505B5F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5C8E683" w14:textId="2A543F40" w:rsidR="00505B5F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8" w14:textId="77777777" w:rsidR="00505B5F" w:rsidRPr="00CB6078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C8E69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5C8E69B" w14:textId="77777777"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5C8E69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C8E69F" w14:textId="411947A3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</w:t>
      </w:r>
      <w:r w:rsidR="005651D9">
        <w:rPr>
          <w:sz w:val="24"/>
          <w:szCs w:val="24"/>
        </w:rPr>
        <w:t>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3CC1134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5651D9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651D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5C8E6A2" w14:textId="62A11A4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33E1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5C8E6A3" w14:textId="023ADBF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C8E6A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35C8E6A5" w14:textId="00E4427C"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5651D9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5C8E6A6" w14:textId="77777777"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5C8E6A7" w14:textId="77777777"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14:paraId="35C8E6A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5C8E6A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5C8E6AE" w14:textId="5122A9D3" w:rsidR="00CC3003" w:rsidRPr="00B73411" w:rsidRDefault="005651D9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  <w:r w:rsidR="00CC3003" w:rsidRPr="00B73411">
        <w:rPr>
          <w:sz w:val="24"/>
          <w:szCs w:val="24"/>
        </w:rPr>
        <w:t>.</w:t>
      </w:r>
    </w:p>
    <w:p w14:paraId="35C8E6A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5C8E6B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5C8E6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8E6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C8E6B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</w:t>
      </w:r>
      <w:r w:rsidRPr="00612811">
        <w:rPr>
          <w:sz w:val="24"/>
          <w:szCs w:val="24"/>
        </w:rPr>
        <w:lastRenderedPageBreak/>
        <w:t xml:space="preserve">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C8E6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C8E6B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5C8E6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5C8E6B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5C8E6B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5C8E6B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C8E6B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5C8E6B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5C8E6B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C8E6B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5C8E6C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5C8E6C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8E6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C3" w14:textId="3E12C893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5651D9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C8E6C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8E6C5" w14:textId="77777777" w:rsidR="00562D55" w:rsidRPr="00CB6078" w:rsidRDefault="00562D55" w:rsidP="00451C4D">
      <w:pPr>
        <w:rPr>
          <w:sz w:val="26"/>
          <w:szCs w:val="26"/>
        </w:rPr>
      </w:pPr>
    </w:p>
    <w:p w14:paraId="35C8E6C6" w14:textId="77777777" w:rsidR="004A2665" w:rsidRPr="00CB6078" w:rsidRDefault="004A2665" w:rsidP="00451C4D">
      <w:pPr>
        <w:rPr>
          <w:sz w:val="26"/>
          <w:szCs w:val="26"/>
        </w:rPr>
      </w:pPr>
    </w:p>
    <w:p w14:paraId="35C8E6C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8E6C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C70C7" w14:textId="77777777" w:rsidR="00A92FFB" w:rsidRDefault="00A92FFB">
      <w:r>
        <w:separator/>
      </w:r>
    </w:p>
  </w:endnote>
  <w:endnote w:type="continuationSeparator" w:id="0">
    <w:p w14:paraId="007E0529" w14:textId="77777777" w:rsidR="00A92FFB" w:rsidRDefault="00A9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54A9C" w14:textId="77777777" w:rsidR="00A92FFB" w:rsidRDefault="00A92FFB">
      <w:r>
        <w:separator/>
      </w:r>
    </w:p>
  </w:footnote>
  <w:footnote w:type="continuationSeparator" w:id="0">
    <w:p w14:paraId="6600ABBB" w14:textId="77777777" w:rsidR="00A92FFB" w:rsidRDefault="00A92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FFB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A4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  <w15:docId w15:val="{C9857FAB-20CD-4F03-B4F6-646F9889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9C4D7-AE12-44D1-8BA1-9C9B89AD1FC6}"/>
</file>

<file path=customXml/itemProps2.xml><?xml version="1.0" encoding="utf-8"?>
<ds:datastoreItem xmlns:ds="http://schemas.openxmlformats.org/officeDocument/2006/customXml" ds:itemID="{409CBCEB-FC36-45D6-A91F-52D9AA31367F}"/>
</file>

<file path=customXml/itemProps3.xml><?xml version="1.0" encoding="utf-8"?>
<ds:datastoreItem xmlns:ds="http://schemas.openxmlformats.org/officeDocument/2006/customXml" ds:itemID="{32351701-BE0F-4884-902A-E56AADB93D06}"/>
</file>

<file path=customXml/itemProps4.xml><?xml version="1.0" encoding="utf-8"?>
<ds:datastoreItem xmlns:ds="http://schemas.openxmlformats.org/officeDocument/2006/customXml" ds:itemID="{EC9A2BD3-7A95-40C7-B04F-9C3605E333BF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6</TotalTime>
  <Pages>1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7720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2010-09-30T13:29:00Z</cp:lastPrinted>
  <dcterms:created xsi:type="dcterms:W3CDTF">2015-09-18T15:18:00Z</dcterms:created>
  <dcterms:modified xsi:type="dcterms:W3CDTF">2015-10-08T10:21:00Z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